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Okulun Adı</w:t>
      </w:r>
      <w:r w:rsidRPr="00F67ABA">
        <w:rPr>
          <w:rFonts w:ascii="Comic Sans MS" w:hAnsi="Comic Sans MS"/>
          <w:sz w:val="20"/>
          <w:szCs w:val="20"/>
        </w:rPr>
        <w:tab/>
        <w:t xml:space="preserve">   :</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24.10.2016</w:t>
      </w:r>
    </w:p>
    <w:p w:rsidR="00427CAB" w:rsidRDefault="00427CAB" w:rsidP="00F67ABA">
      <w:pPr>
        <w:pStyle w:val="NoSpacing"/>
        <w:jc w:val="both"/>
        <w:rPr>
          <w:rFonts w:ascii="Comic Sans MS" w:hAnsi="Comic Sans MS"/>
          <w:sz w:val="20"/>
          <w:szCs w:val="20"/>
        </w:rPr>
      </w:pPr>
      <w:r w:rsidRPr="00F67ABA">
        <w:rPr>
          <w:rFonts w:ascii="Comic Sans MS" w:hAnsi="Comic Sans MS"/>
          <w:sz w:val="20"/>
          <w:szCs w:val="20"/>
        </w:rPr>
        <w:t>Yaş Grubu (Ay)   :  48-66</w:t>
      </w:r>
    </w:p>
    <w:p w:rsidR="00427CAB" w:rsidRPr="00F67ABA" w:rsidRDefault="00427CAB" w:rsidP="00F67ABA">
      <w:pPr>
        <w:pStyle w:val="NoSpacing"/>
        <w:jc w:val="both"/>
        <w:rPr>
          <w:rFonts w:ascii="Comic Sans MS" w:hAnsi="Comic Sans MS"/>
          <w:sz w:val="20"/>
          <w:szCs w:val="20"/>
        </w:rPr>
      </w:pPr>
      <w:r>
        <w:rPr>
          <w:rFonts w:ascii="Comic Sans MS" w:hAnsi="Comic Sans MS"/>
          <w:sz w:val="20"/>
          <w:szCs w:val="20"/>
        </w:rPr>
        <w:t>Öğretmenin adı  :</w:t>
      </w:r>
    </w:p>
    <w:p w:rsidR="00427CAB" w:rsidRPr="00F67ABA" w:rsidRDefault="00427CAB" w:rsidP="00F67ABA">
      <w:pPr>
        <w:pStyle w:val="NoSpacing"/>
        <w:jc w:val="center"/>
        <w:rPr>
          <w:rFonts w:ascii="Comic Sans MS" w:hAnsi="Comic Sans MS"/>
          <w:sz w:val="20"/>
          <w:szCs w:val="20"/>
        </w:rPr>
      </w:pPr>
      <w:r w:rsidRPr="00F67ABA">
        <w:rPr>
          <w:rFonts w:ascii="Comic Sans MS" w:hAnsi="Comic Sans MS"/>
          <w:sz w:val="20"/>
          <w:szCs w:val="20"/>
        </w:rPr>
        <w:t>EĞİTİM AKIŞI</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Güne Başlama Zamanı</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Oyun Zamanı</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427CAB" w:rsidRPr="00F67ABA" w:rsidRDefault="00427CAB" w:rsidP="00F67ABA">
      <w:pPr>
        <w:pStyle w:val="NoSpacing"/>
        <w:jc w:val="both"/>
        <w:rPr>
          <w:rFonts w:ascii="Comic Sans MS" w:hAnsi="Comic Sans MS"/>
          <w:b/>
          <w:sz w:val="20"/>
          <w:szCs w:val="20"/>
        </w:rPr>
      </w:pPr>
      <w:r w:rsidRPr="00F67ABA">
        <w:rPr>
          <w:rFonts w:ascii="Comic Sans MS" w:hAnsi="Comic Sans MS"/>
          <w:b/>
          <w:sz w:val="20"/>
          <w:szCs w:val="20"/>
        </w:rPr>
        <w:t>Kahvaltı - Temizlik</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Etkinlik Zamanı</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‘’HIKAYE DINLEYELIM" isimli Türkçe – sanat etkinliği</w:t>
      </w:r>
    </w:p>
    <w:p w:rsidR="00427CAB" w:rsidRPr="00F67ABA" w:rsidRDefault="00427CAB" w:rsidP="00F67ABA">
      <w:pPr>
        <w:pStyle w:val="NoSpacing"/>
        <w:jc w:val="both"/>
        <w:rPr>
          <w:rFonts w:ascii="Comic Sans MS" w:hAnsi="Comic Sans MS"/>
          <w:b/>
          <w:sz w:val="20"/>
          <w:szCs w:val="20"/>
        </w:rPr>
      </w:pPr>
      <w:r w:rsidRPr="00F67ABA">
        <w:rPr>
          <w:rFonts w:ascii="Comic Sans MS" w:hAnsi="Comic Sans MS"/>
          <w:b/>
          <w:sz w:val="20"/>
          <w:szCs w:val="20"/>
        </w:rPr>
        <w:t>Öğle Yemeği, Temizlik</w:t>
      </w:r>
    </w:p>
    <w:p w:rsidR="00427CAB" w:rsidRPr="00F67ABA" w:rsidRDefault="00427CAB" w:rsidP="00F67ABA">
      <w:pPr>
        <w:pStyle w:val="NoSpacing"/>
        <w:jc w:val="both"/>
        <w:rPr>
          <w:rFonts w:ascii="Comic Sans MS" w:hAnsi="Comic Sans MS"/>
          <w:b/>
          <w:sz w:val="20"/>
          <w:szCs w:val="20"/>
        </w:rPr>
      </w:pPr>
      <w:r w:rsidRPr="00F67ABA">
        <w:rPr>
          <w:rFonts w:ascii="Comic Sans MS" w:hAnsi="Comic Sans MS"/>
          <w:b/>
          <w:sz w:val="20"/>
          <w:szCs w:val="20"/>
        </w:rPr>
        <w:t xml:space="preserve">Dinlenme            </w:t>
      </w:r>
    </w:p>
    <w:p w:rsidR="00427CAB" w:rsidRPr="00F67ABA" w:rsidRDefault="00427CAB" w:rsidP="00F67ABA">
      <w:pPr>
        <w:pStyle w:val="NoSpacing"/>
        <w:jc w:val="both"/>
        <w:rPr>
          <w:rFonts w:ascii="Comic Sans MS" w:hAnsi="Comic Sans MS"/>
          <w:b/>
          <w:sz w:val="20"/>
          <w:szCs w:val="20"/>
        </w:rPr>
      </w:pPr>
      <w:r w:rsidRPr="00F67ABA">
        <w:rPr>
          <w:rFonts w:ascii="Comic Sans MS" w:hAnsi="Comic Sans MS"/>
          <w:b/>
          <w:sz w:val="20"/>
          <w:szCs w:val="20"/>
        </w:rPr>
        <w:t>Kahvaltı, Temizlik</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Etkinlik Zamanı</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"AYAKKABILARI EŞLEYELIM" isimli oyun etkinliği</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Oyun Zamanı</w:t>
      </w:r>
      <w:r>
        <w:rPr>
          <w:rFonts w:ascii="Comic Sans MS" w:hAnsi="Comic Sans MS"/>
          <w:sz w:val="20"/>
          <w:szCs w:val="20"/>
        </w:rPr>
        <w:t xml:space="preserve">:   </w:t>
      </w:r>
      <w:r w:rsidRPr="00F67ABA">
        <w:rPr>
          <w:rFonts w:ascii="Comic Sans MS" w:hAnsi="Comic Sans MS"/>
          <w:sz w:val="20"/>
          <w:szCs w:val="20"/>
        </w:rPr>
        <w:t xml:space="preserve">Öğrenme merkezlerinde oyun. </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Günü Değerlendirme Zamanı</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 xml:space="preserve">Eve Gidiş </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Hazırlıklar tamamlanır ve çocuklarla vedalaşıp ayrılır.</w:t>
      </w:r>
    </w:p>
    <w:p w:rsidR="00427CAB" w:rsidRPr="00F67ABA" w:rsidRDefault="00427CAB" w:rsidP="00F67ABA">
      <w:pPr>
        <w:pStyle w:val="NoSpacing"/>
        <w:jc w:val="both"/>
        <w:rPr>
          <w:rFonts w:ascii="Comic Sans MS" w:hAnsi="Comic Sans MS"/>
          <w:sz w:val="20"/>
          <w:szCs w:val="20"/>
        </w:rPr>
      </w:pPr>
      <w:r w:rsidRPr="00F67ABA">
        <w:rPr>
          <w:rFonts w:ascii="Comic Sans MS" w:hAnsi="Comic Sans MS"/>
          <w:sz w:val="20"/>
          <w:szCs w:val="20"/>
        </w:rPr>
        <w:t>Genel Değerlendirme</w:t>
      </w:r>
    </w:p>
    <w:p w:rsidR="00427CAB" w:rsidRDefault="00427CAB" w:rsidP="00F67ABA">
      <w:pPr>
        <w:pStyle w:val="NoSpacing"/>
        <w:jc w:val="both"/>
        <w:rPr>
          <w:rFonts w:ascii="Comic Sans MS" w:hAnsi="Comic Sans MS"/>
          <w:sz w:val="20"/>
          <w:szCs w:val="20"/>
        </w:rPr>
      </w:pPr>
      <w:r>
        <w:rPr>
          <w:rFonts w:ascii="Comic Sans MS" w:hAnsi="Comic Sans MS"/>
          <w:sz w:val="20"/>
          <w:szCs w:val="20"/>
        </w:rPr>
        <w:t>*</w:t>
      </w:r>
    </w:p>
    <w:p w:rsidR="00427CAB" w:rsidRDefault="00427CAB" w:rsidP="00F67ABA">
      <w:pPr>
        <w:pStyle w:val="NoSpacing"/>
        <w:jc w:val="both"/>
        <w:rPr>
          <w:rFonts w:ascii="Comic Sans MS" w:hAnsi="Comic Sans MS"/>
          <w:sz w:val="20"/>
          <w:szCs w:val="20"/>
        </w:rPr>
      </w:pPr>
      <w:r>
        <w:rPr>
          <w:rFonts w:ascii="Comic Sans MS" w:hAnsi="Comic Sans MS"/>
          <w:sz w:val="20"/>
          <w:szCs w:val="20"/>
        </w:rPr>
        <w:t>*</w:t>
      </w:r>
    </w:p>
    <w:p w:rsidR="00427CAB" w:rsidRPr="00F67ABA" w:rsidRDefault="00427CAB" w:rsidP="00F67ABA">
      <w:pPr>
        <w:pStyle w:val="NoSpacing"/>
        <w:jc w:val="both"/>
        <w:rPr>
          <w:rFonts w:ascii="Comic Sans MS" w:hAnsi="Comic Sans MS"/>
          <w:sz w:val="20"/>
          <w:szCs w:val="20"/>
        </w:rPr>
      </w:pPr>
      <w:r>
        <w:rPr>
          <w:rFonts w:ascii="Comic Sans MS" w:hAnsi="Comic Sans MS"/>
          <w:sz w:val="20"/>
          <w:szCs w:val="20"/>
        </w:rPr>
        <w:t>*</w:t>
      </w:r>
    </w:p>
    <w:p w:rsidR="00427CAB" w:rsidRPr="00F67ABA" w:rsidRDefault="00427CAB" w:rsidP="00F67ABA">
      <w:pPr>
        <w:pStyle w:val="NoSpacing"/>
        <w:jc w:val="both"/>
        <w:rPr>
          <w:rFonts w:ascii="Comic Sans MS" w:hAnsi="Comic Sans MS"/>
          <w:sz w:val="20"/>
          <w:szCs w:val="20"/>
        </w:rPr>
      </w:pPr>
    </w:p>
    <w:p w:rsidR="00427CAB" w:rsidRPr="00820E70" w:rsidRDefault="00427CAB" w:rsidP="00884F6A">
      <w:pPr>
        <w:pStyle w:val="NoSpacing"/>
        <w:jc w:val="both"/>
        <w:rPr>
          <w:rFonts w:ascii="Comic Sans MS" w:hAnsi="Comic Sans MS"/>
          <w:sz w:val="20"/>
          <w:szCs w:val="20"/>
        </w:rPr>
      </w:pPr>
    </w:p>
    <w:p w:rsidR="00427CAB" w:rsidRPr="00820E70" w:rsidRDefault="00427CAB" w:rsidP="009562D6">
      <w:pPr>
        <w:pStyle w:val="NoSpacing"/>
        <w:jc w:val="center"/>
        <w:rPr>
          <w:rFonts w:ascii="Comic Sans MS" w:hAnsi="Comic Sans MS"/>
          <w:b/>
          <w:sz w:val="20"/>
          <w:szCs w:val="20"/>
        </w:rPr>
      </w:pPr>
      <w:r w:rsidRPr="00820E70">
        <w:rPr>
          <w:rFonts w:ascii="Comic Sans MS" w:hAnsi="Comic Sans MS"/>
          <w:b/>
          <w:sz w:val="20"/>
          <w:szCs w:val="20"/>
        </w:rPr>
        <w:t>ETKİNLİK  PLANI</w:t>
      </w:r>
    </w:p>
    <w:p w:rsidR="00427CAB" w:rsidRPr="00820E70" w:rsidRDefault="00427CAB" w:rsidP="009562D6">
      <w:pPr>
        <w:pStyle w:val="NoSpacing"/>
        <w:jc w:val="center"/>
        <w:rPr>
          <w:rFonts w:ascii="Comic Sans MS" w:hAnsi="Comic Sans MS"/>
          <w:b/>
          <w:sz w:val="20"/>
          <w:szCs w:val="20"/>
        </w:rPr>
      </w:pPr>
      <w:r w:rsidRPr="00820E70">
        <w:rPr>
          <w:rFonts w:ascii="Comic Sans MS" w:hAnsi="Comic Sans MS"/>
          <w:b/>
          <w:sz w:val="20"/>
          <w:szCs w:val="20"/>
        </w:rPr>
        <w:t>HİKAYE DİNLEYELİM</w:t>
      </w:r>
    </w:p>
    <w:p w:rsidR="00427CAB" w:rsidRPr="00820E70" w:rsidRDefault="00427CAB" w:rsidP="00884F6A">
      <w:pPr>
        <w:pStyle w:val="NoSpacing"/>
        <w:jc w:val="both"/>
        <w:rPr>
          <w:rFonts w:ascii="Comic Sans MS" w:hAnsi="Comic Sans MS"/>
          <w:sz w:val="20"/>
          <w:szCs w:val="20"/>
        </w:rPr>
      </w:pPr>
      <w:r w:rsidRPr="00820E70">
        <w:rPr>
          <w:rFonts w:ascii="Comic Sans MS" w:hAnsi="Comic Sans MS"/>
          <w:b/>
          <w:sz w:val="20"/>
          <w:szCs w:val="20"/>
        </w:rPr>
        <w:t>Etkinlik Türü</w:t>
      </w:r>
      <w:r w:rsidRPr="00820E70">
        <w:rPr>
          <w:rFonts w:ascii="Comic Sans MS" w:hAnsi="Comic Sans MS"/>
          <w:sz w:val="20"/>
          <w:szCs w:val="20"/>
        </w:rPr>
        <w:t xml:space="preserve">     : Türkçe - Sanat (Bütünleştirilmiş Bireysel ve Küçük Grup Etkinliği)</w:t>
      </w:r>
    </w:p>
    <w:p w:rsidR="00427CAB" w:rsidRPr="00820E70" w:rsidRDefault="00427CAB" w:rsidP="00884F6A">
      <w:pPr>
        <w:pStyle w:val="NoSpacing"/>
        <w:jc w:val="both"/>
        <w:rPr>
          <w:rFonts w:ascii="Comic Sans MS" w:hAnsi="Comic Sans MS"/>
          <w:sz w:val="20"/>
          <w:szCs w:val="20"/>
        </w:rPr>
      </w:pPr>
      <w:r w:rsidRPr="00820E70">
        <w:rPr>
          <w:rFonts w:ascii="Comic Sans MS" w:hAnsi="Comic Sans MS"/>
          <w:b/>
          <w:sz w:val="20"/>
          <w:szCs w:val="20"/>
        </w:rPr>
        <w:t>Yaş Grubu (Ay)</w:t>
      </w:r>
      <w:r w:rsidRPr="00820E70">
        <w:rPr>
          <w:rFonts w:ascii="Comic Sans MS" w:hAnsi="Comic Sans MS"/>
          <w:sz w:val="20"/>
          <w:szCs w:val="20"/>
        </w:rPr>
        <w:t xml:space="preserve">  : 48-66</w:t>
      </w:r>
    </w:p>
    <w:p w:rsidR="00427CAB" w:rsidRPr="00820E70" w:rsidRDefault="00427CAB" w:rsidP="00884F6A">
      <w:pPr>
        <w:pStyle w:val="NoSpacing"/>
        <w:jc w:val="both"/>
        <w:rPr>
          <w:rFonts w:ascii="Comic Sans MS" w:hAnsi="Comic Sans MS"/>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20E70">
        <w:rPr>
          <w:rFonts w:ascii="Comic Sans MS" w:hAnsi="Comic Sans MS"/>
          <w:b/>
          <w:sz w:val="20"/>
          <w:szCs w:val="20"/>
        </w:rPr>
        <w:t>KAZANIMLAR VE GÖSTERGELERİ</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1: Nesne/durum/olaya dikkatini verir.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6: Nesne ya da varlıkları özelliklerine göre eşleştirir.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Nesne/varlıkları birebir eşleştirir.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8: Nesne ya da varlıkların özelliklerini karşılaştırır.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Nesne/varlıkların miktarını ayırt eder, karşılaştırır.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7: Dinledikleri/izlediklerinin anlamını kavrar.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Sözel yönergeleri yerine getirir. Dinledikleri/izlediklerini açıklar. Dinledikleri/izledikleri hakkında yorum yapar.</w:t>
      </w:r>
      <w:r w:rsidRPr="00820E70">
        <w:rPr>
          <w:rFonts w:ascii="Comic Sans MS" w:hAnsi="Comic Sans MS"/>
          <w:sz w:val="20"/>
          <w:szCs w:val="20"/>
        </w:rPr>
        <w:tab/>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Kazanım 8: Dinledikleri/izlediklerini çeşitli yollarla ifade eder. </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Dinledikleri/izlediklerini drama yoluyla sergiler.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SOSYAL VE DUYGUSAL   GELİŞİM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4: Bir olay ya da durumla ilgili olarak başkalarının duygularını açıklar.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Başkalarının duygularını söyler. Başkalarının duygularının nedenlerini söyler. Başkalarının duygularının sonuçlarını söyler.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27CAB" w:rsidRDefault="00427CAB" w:rsidP="00884F6A">
      <w:pPr>
        <w:pStyle w:val="NoSpacing"/>
        <w:jc w:val="both"/>
        <w:rPr>
          <w:rFonts w:ascii="Comic Sans MS" w:hAnsi="Comic Sans MS"/>
          <w:sz w:val="20"/>
          <w:szCs w:val="20"/>
        </w:rPr>
      </w:pPr>
    </w:p>
    <w:p w:rsidR="00427CAB" w:rsidRPr="00820E70" w:rsidRDefault="00427CAB" w:rsidP="00820E7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20E70">
        <w:rPr>
          <w:rFonts w:ascii="Comic Sans MS" w:hAnsi="Comic Sans MS"/>
          <w:b/>
          <w:sz w:val="20"/>
          <w:szCs w:val="20"/>
        </w:rPr>
        <w:t>ÖĞRENME SÜRECİ</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Ben iyi bir çocuğum.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Kimseyle kavga etmem.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Hep doğruyu söylerim,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Yalan nedir hiç bilmem.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 hata yaptığımda,</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Hemen özür dilerim.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Biri iyilik yapsa,</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20E70">
        <w:rPr>
          <w:rFonts w:ascii="Comic Sans MS" w:hAnsi="Comic Sans MS"/>
          <w:sz w:val="20"/>
          <w:szCs w:val="20"/>
        </w:rPr>
        <w:t>Teşekkür de ederim…………………..tekerlemesi söylenir. Çocukların öğretmeni rahatça görebilecekleri şekilde oturmaları sağlanır. Hikaye ses tonu ve mimikler kullanılarak anlatılır.</w:t>
      </w:r>
    </w:p>
    <w:p w:rsidR="00427CAB"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w:t>
      </w:r>
    </w:p>
    <w:p w:rsidR="00427CAB" w:rsidRPr="00820E70" w:rsidRDefault="00427CAB" w:rsidP="00F67AB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820E70">
        <w:rPr>
          <w:rFonts w:ascii="Comic Sans MS" w:hAnsi="Comic Sans MS"/>
          <w:sz w:val="20"/>
          <w:szCs w:val="20"/>
        </w:rPr>
        <w:t>‘’ KIRLANGIÇ VE ADAM ‘’</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Kırlangıçın biri, bir adama aşık olmuş.Pencerenin önüne konmuş,bütün cesaretini toplamış,röleli tüylerini kabartmış,güzel durduğuna ikna olduktan sonra küçük sevimli gagasıyla cama vurmuş.Tık..tık..tık..Adam cama bakmış.Ama içeride kendi işleriyle uğraşıyormuş.Biraz meşgulmuş! Kimmiş onu işinden alıkoyan? Minik bir kırlangıç! Heyecanlı kırlangıç, telaşını bastırmaya çalışarak, deriiiinn bir nefes almış, şirin gagasını açmış, sözcükler dökülmeye başlamış.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`-Hey adam! Ben seni seviyorum.Nedenini,niçinini sorma.Uzun zamandır seni izliyorum.Bugün cesaret buldum konuşmaya.Lütfen pencereyi aç ve beni içeri al.Birlikte yaşayalım`.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birden parlamış.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`-Yok daha neler? Durduk yerde sende nerden çıktın şimdi? Olmaz, alamam` demiş.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Gerekçeside şuymuş; `Sen bir kuşsun! Hiç kuş,insana aşık olur mu?`</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Kırlangıç mahçup olmuş. Başını önüne eğmiş. . Ama pes etmemiş,bir süre sonra tekrar pencereye gelmiş,gülümseyerek bir kez daha şansını denemiş: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adam! Hadi aç şu pencereyi. Al beni içeri! Ben sana dost olurum. Hiç canını sıkmam!`.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kararlı, adam ısrarlı: `Yok, yok ben seni içeri alamam`demiş. Biraz daha kabalaşmış ve lafı kısa kesmiş.`İşim gücüm var, git başımdan`.</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Aradan bir zaman geçmiş, kırlangıç son kez adamın penceresine gelmiş:`Bak soğuklar da başladı, üşüyorum dışarıda. Aç şu pencereyi al beni içeri. Yoksa sıcak yerlere göç etmek zorunda kalırım. Çünkü ben ancak sıcakta yaşarım. Pişman . olmazsın, seni eğlendiririm. Birlikte yemek yeriz, bak hemde sende yalnızsın, yalnızlığını paylaşırım` demiş.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Bazıları gerçekleri duymayı sevmezmiş. Adam bu yalnızlık meselesine içerlemiş. Pek bir sinirlenmiş. `-Ben yalnızlığımdan memnunum` demiş. Kuştan onu yalnız bırakmasını istemiş. Düpedüz kovmuş. Kılangıç,son denemesinden de başarısızlıkla çıkınca başını önüne eğmiş, çekip gitmiş. Aradan zaman geçmiş. Adam önce düşünmüş, sonra kendi kendine itiraf etmiş: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`-Hay benim akılsız başım.`demiş.`-Ne kadar aptallık ettim! Beklenmedik bir anda karşıma çıkan bir dostluk fırsatını teptim. Niye onun teklifini kabul etmedim ki? Şimdi böyle kös kös oturacağıma keyifli bir vakit geçirirdik birlikte.`Pişman olmuş olmasına ama iş işten geçmiş.Yine de kendi kendini . rahatlatmayı ihmal etmemiş:`Sıcaklar başlayınca,kırlangıçım nasıl olsa yine gelir.Bende onu içeri alır,mutlu bir hayat sürerim`diye düşünmüş ve . çok uzunca bir süre,sıcakların gekmesini beklemiş.Gözü yollardaymış.Yaz gelmiş,başka kırlangıçlar gelmiş ama…Onunki hiç görünmemiş.Yazın sonuna kadar penceresi açık beklemiş ama boşuna.Kırlangıç yokmuş! Gelen başka kırlangıçlara sormuş ama gören olmamış. Adam kırlangıçın dostluğunu Kabul etmediği için ve kötü davrandiğı için çoooook pişman olmuş. Fakat nafile o günden sonra kırlangıç hiç adamın yanına uğramamış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Adam kendine söz vermiş ‘’ bir daha asla hiç bir canlıya böyle davranmayacağım, ayağıma kadar gelen dostluk fırsatını kaçırmayacağım’’ demiş. (ALINTIDIR)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w:t>
      </w:r>
    </w:p>
    <w:p w:rsidR="00427CAB" w:rsidRPr="00820E70" w:rsidRDefault="00427CAB" w:rsidP="0032533A">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20E70">
        <w:rPr>
          <w:rFonts w:ascii="Comic Sans MS" w:hAnsi="Comic Sans MS"/>
          <w:sz w:val="20"/>
          <w:szCs w:val="20"/>
        </w:rPr>
        <w:t xml:space="preserve"> </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MATERYAL</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KAVRAMLAR</w:t>
      </w:r>
      <w:r>
        <w:rPr>
          <w:rFonts w:ascii="Comic Sans MS" w:hAnsi="Comic Sans MS"/>
          <w:b/>
          <w:sz w:val="20"/>
          <w:szCs w:val="20"/>
        </w:rPr>
        <w:t xml:space="preserve"> :     </w:t>
      </w:r>
      <w:r w:rsidRPr="00820E70">
        <w:rPr>
          <w:rFonts w:ascii="Comic Sans MS" w:hAnsi="Comic Sans MS"/>
          <w:sz w:val="20"/>
          <w:szCs w:val="20"/>
        </w:rPr>
        <w:t>Doğru</w:t>
      </w:r>
      <w:r>
        <w:rPr>
          <w:rFonts w:ascii="Comic Sans MS" w:hAnsi="Comic Sans MS"/>
          <w:sz w:val="20"/>
          <w:szCs w:val="20"/>
        </w:rPr>
        <w:t xml:space="preserve"> </w:t>
      </w:r>
      <w:r w:rsidRPr="00820E70">
        <w:rPr>
          <w:rFonts w:ascii="Comic Sans MS" w:hAnsi="Comic Sans MS"/>
          <w:sz w:val="20"/>
          <w:szCs w:val="20"/>
        </w:rPr>
        <w:t>-</w:t>
      </w:r>
      <w:r>
        <w:rPr>
          <w:rFonts w:ascii="Comic Sans MS" w:hAnsi="Comic Sans MS"/>
          <w:sz w:val="20"/>
          <w:szCs w:val="20"/>
        </w:rPr>
        <w:t xml:space="preserve"> </w:t>
      </w:r>
      <w:r w:rsidRPr="00820E70">
        <w:rPr>
          <w:rFonts w:ascii="Comic Sans MS" w:hAnsi="Comic Sans MS"/>
          <w:sz w:val="20"/>
          <w:szCs w:val="20"/>
        </w:rPr>
        <w:t>yanlış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SÖZCÜKLER</w:t>
      </w:r>
      <w:r>
        <w:rPr>
          <w:rFonts w:ascii="Comic Sans MS" w:hAnsi="Comic Sans MS"/>
          <w:b/>
          <w:sz w:val="20"/>
          <w:szCs w:val="20"/>
        </w:rPr>
        <w:t xml:space="preserve">  :     </w:t>
      </w:r>
      <w:r w:rsidRPr="00820E70">
        <w:rPr>
          <w:rFonts w:ascii="Comic Sans MS" w:hAnsi="Comic Sans MS"/>
          <w:sz w:val="20"/>
          <w:szCs w:val="20"/>
        </w:rPr>
        <w:t>Kırlangıç,</w:t>
      </w:r>
      <w:r>
        <w:rPr>
          <w:rFonts w:ascii="Comic Sans MS" w:hAnsi="Comic Sans MS"/>
          <w:sz w:val="20"/>
          <w:szCs w:val="20"/>
        </w:rPr>
        <w:t xml:space="preserve"> </w:t>
      </w:r>
      <w:r w:rsidRPr="00820E70">
        <w:rPr>
          <w:rFonts w:ascii="Comic Sans MS" w:hAnsi="Comic Sans MS"/>
          <w:sz w:val="20"/>
          <w:szCs w:val="20"/>
        </w:rPr>
        <w:t>göç,</w:t>
      </w:r>
      <w:r>
        <w:rPr>
          <w:rFonts w:ascii="Comic Sans MS" w:hAnsi="Comic Sans MS"/>
          <w:sz w:val="20"/>
          <w:szCs w:val="20"/>
        </w:rPr>
        <w:t xml:space="preserve"> </w:t>
      </w:r>
      <w:r w:rsidRPr="00820E70">
        <w:rPr>
          <w:rFonts w:ascii="Comic Sans MS" w:hAnsi="Comic Sans MS"/>
          <w:sz w:val="20"/>
          <w:szCs w:val="20"/>
        </w:rPr>
        <w:t>dostlukyalnızlık</w:t>
      </w:r>
    </w:p>
    <w:p w:rsidR="00427CAB"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AİLE KATILIMI</w:t>
      </w:r>
    </w:p>
    <w:p w:rsidR="00427CAB"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CAB" w:rsidRPr="00820E70" w:rsidRDefault="00427CAB" w:rsidP="00F67AB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UYARLAMA</w:t>
      </w:r>
      <w:r w:rsidRPr="00820E70">
        <w:rPr>
          <w:rFonts w:ascii="Comic Sans MS" w:hAnsi="Comic Sans MS"/>
          <w:sz w:val="20"/>
          <w:szCs w:val="20"/>
        </w:rPr>
        <w:tab/>
      </w:r>
      <w:r>
        <w:rPr>
          <w:rFonts w:ascii="Comic Sans MS" w:hAnsi="Comic Sans MS"/>
          <w:sz w:val="20"/>
          <w:szCs w:val="20"/>
        </w:rPr>
        <w:t xml:space="preserve">:  </w:t>
      </w:r>
      <w:r w:rsidRPr="00820E70">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p w:rsidR="00427CAB" w:rsidRDefault="00427CAB" w:rsidP="00A56562">
      <w:pPr>
        <w:pStyle w:val="NoSpacing"/>
        <w:rPr>
          <w:rFonts w:ascii="Comic Sans MS" w:hAnsi="Comic Sans MS"/>
          <w:b/>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DEĞERLENDİRME</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Hikaye sonunda neler hissettiniz?</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Çevremizdekilere nasıl davranmalıyız?</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Hiç kırlangıç gördünüz mü?</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Siz hiç kırlangıça yardım ettiniz mi?</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Kırlangıç neden gitmiş?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sz w:val="20"/>
          <w:szCs w:val="20"/>
        </w:rPr>
        <w:t>Adam neden pişman olmuş?</w:t>
      </w:r>
    </w:p>
    <w:p w:rsidR="00427CAB" w:rsidRDefault="00427CAB" w:rsidP="0032533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sz w:val="20"/>
          <w:szCs w:val="20"/>
        </w:rPr>
        <w:t>Kırlangıç sana arkadaşlık teklif etse ne yapardın?</w:t>
      </w:r>
    </w:p>
    <w:p w:rsidR="00427CAB" w:rsidRDefault="00427CAB" w:rsidP="009562D6">
      <w:pPr>
        <w:pStyle w:val="NoSpacing"/>
        <w:jc w:val="center"/>
        <w:rPr>
          <w:rFonts w:ascii="Comic Sans MS" w:hAnsi="Comic Sans MS"/>
          <w:b/>
          <w:sz w:val="20"/>
          <w:szCs w:val="20"/>
        </w:rPr>
      </w:pPr>
    </w:p>
    <w:p w:rsidR="00427CAB" w:rsidRDefault="00427CAB" w:rsidP="009562D6">
      <w:pPr>
        <w:pStyle w:val="NoSpacing"/>
        <w:jc w:val="center"/>
        <w:rPr>
          <w:rFonts w:ascii="Comic Sans MS" w:hAnsi="Comic Sans MS"/>
          <w:b/>
          <w:sz w:val="20"/>
          <w:szCs w:val="20"/>
        </w:rPr>
      </w:pPr>
    </w:p>
    <w:p w:rsidR="00427CAB" w:rsidRPr="00820E70" w:rsidRDefault="00427CAB" w:rsidP="009562D6">
      <w:pPr>
        <w:pStyle w:val="NoSpacing"/>
        <w:jc w:val="center"/>
        <w:rPr>
          <w:rFonts w:ascii="Comic Sans MS" w:hAnsi="Comic Sans MS"/>
          <w:b/>
          <w:sz w:val="20"/>
          <w:szCs w:val="20"/>
        </w:rPr>
      </w:pPr>
      <w:r w:rsidRPr="00820E70">
        <w:rPr>
          <w:rFonts w:ascii="Comic Sans MS" w:hAnsi="Comic Sans MS"/>
          <w:b/>
          <w:sz w:val="20"/>
          <w:szCs w:val="20"/>
        </w:rPr>
        <w:t>ETKİNLİK  PLANI (2)</w:t>
      </w:r>
    </w:p>
    <w:p w:rsidR="00427CAB" w:rsidRPr="00820E70" w:rsidRDefault="00427CAB" w:rsidP="009562D6">
      <w:pPr>
        <w:pStyle w:val="NoSpacing"/>
        <w:jc w:val="center"/>
        <w:rPr>
          <w:rFonts w:ascii="Comic Sans MS" w:hAnsi="Comic Sans MS"/>
          <w:b/>
          <w:sz w:val="20"/>
          <w:szCs w:val="20"/>
        </w:rPr>
      </w:pPr>
      <w:r w:rsidRPr="00820E70">
        <w:rPr>
          <w:rFonts w:ascii="Comic Sans MS" w:hAnsi="Comic Sans MS"/>
          <w:b/>
          <w:sz w:val="20"/>
          <w:szCs w:val="20"/>
        </w:rPr>
        <w:t>AYAKKABILARIN EŞİNİ BULALIM</w:t>
      </w:r>
    </w:p>
    <w:p w:rsidR="00427CAB" w:rsidRPr="00820E70" w:rsidRDefault="00427CAB" w:rsidP="00A56562">
      <w:pPr>
        <w:pStyle w:val="NoSpacing"/>
        <w:rPr>
          <w:rFonts w:ascii="Comic Sans MS" w:hAnsi="Comic Sans MS"/>
          <w:sz w:val="20"/>
          <w:szCs w:val="20"/>
        </w:rPr>
      </w:pPr>
      <w:r w:rsidRPr="00820E70">
        <w:rPr>
          <w:rFonts w:ascii="Comic Sans MS" w:hAnsi="Comic Sans MS"/>
          <w:b/>
          <w:sz w:val="20"/>
          <w:szCs w:val="20"/>
        </w:rPr>
        <w:t>Etkinlik Türü</w:t>
      </w:r>
      <w:r w:rsidRPr="00820E70">
        <w:rPr>
          <w:rFonts w:ascii="Comic Sans MS" w:hAnsi="Comic Sans MS"/>
          <w:sz w:val="20"/>
          <w:szCs w:val="20"/>
        </w:rPr>
        <w:t xml:space="preserve">        : Oyun (Küçük Grup Etkinliği)</w:t>
      </w:r>
    </w:p>
    <w:p w:rsidR="00427CAB" w:rsidRPr="00820E70" w:rsidRDefault="00427CAB" w:rsidP="00A56562">
      <w:pPr>
        <w:pStyle w:val="NoSpacing"/>
        <w:rPr>
          <w:rFonts w:ascii="Comic Sans MS" w:hAnsi="Comic Sans MS"/>
          <w:sz w:val="20"/>
          <w:szCs w:val="20"/>
        </w:rPr>
      </w:pPr>
      <w:r w:rsidRPr="00820E70">
        <w:rPr>
          <w:rFonts w:ascii="Comic Sans MS" w:hAnsi="Comic Sans MS"/>
          <w:b/>
          <w:sz w:val="20"/>
          <w:szCs w:val="20"/>
        </w:rPr>
        <w:t>Yaş Grubu (Ay)</w:t>
      </w:r>
      <w:r w:rsidRPr="00820E70">
        <w:rPr>
          <w:rFonts w:ascii="Comic Sans MS" w:hAnsi="Comic Sans MS"/>
          <w:sz w:val="20"/>
          <w:szCs w:val="20"/>
        </w:rPr>
        <w:t xml:space="preserve">    : 48-66</w:t>
      </w:r>
    </w:p>
    <w:p w:rsidR="00427CAB" w:rsidRPr="00820E70" w:rsidRDefault="00427CAB" w:rsidP="00A56562">
      <w:pPr>
        <w:pStyle w:val="NoSpacing"/>
        <w:rPr>
          <w:rFonts w:ascii="Comic Sans MS" w:hAnsi="Comic Sans MS"/>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KAZANIMLAR VE GÖSTERGELERİ</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1: Yer değiştirme hareketleri yapar.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Yönergeler doğrultusunda yürür.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SOSYAL VE DUYGUSAL GELİŞİM</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Kazanım 7: Bir işi ya da görevi başarmak için kendini güdüler.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Göstergeleri: Yetişkin yönlendirmesi olmadan bir işe başlar. Başladığı işi zamanında bitirmek için çaba gösterir.</w:t>
      </w:r>
    </w:p>
    <w:p w:rsidR="00427CAB" w:rsidRPr="00820E70" w:rsidRDefault="00427CAB" w:rsidP="00820E7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20E70">
        <w:rPr>
          <w:rFonts w:ascii="Comic Sans MS" w:hAnsi="Comic Sans MS"/>
          <w:b/>
          <w:sz w:val="20"/>
          <w:szCs w:val="20"/>
        </w:rPr>
        <w:t>ÖĞRENME SÜRECİ</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Çocuklar ayaklarındaki ayakkabıları çıkarırlar ve hepsi karışık bir halde dağ gibi toplanır. 2 çocuk yarışmacı seçilir. Öğretmenin başla - komutuyla hızlıca yığına doğru koşuyorlar ve eş olan terlikleri buldukça tek tek başlancıç çizgisinde kendilerine ayrılan yere taşırlar. Çok çekişmeli geçen yarışmanın ardından toplanan ayakkabılar sayılır, en çok ayakkabıyı eşleştiren kazanır.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 xml:space="preserve">    Halka oyununa geçilir,söze uygun hareketler yapılır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Benim bir atım var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Otur dersem oturur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Kalk dersem kalkar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Büzül dersem büzülür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Süzül dersem süzülür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Darıl dersem darılır (kollar baglanır)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Barış dersem barısır(Herkes yanındakine sarılır)</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Eller (şa şap)Ayaklar (rap rap)</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sz w:val="20"/>
          <w:szCs w:val="20"/>
        </w:rPr>
        <w:t>Aslan geliyor kaplan geliyor tıp (ayaklarla aç kapa yaparak zıplanır)……………………..</w:t>
      </w:r>
      <w:r w:rsidRPr="00820E70">
        <w:rPr>
          <w:sz w:val="20"/>
          <w:szCs w:val="20"/>
        </w:rPr>
        <w:t xml:space="preserve"> </w:t>
      </w:r>
      <w:r w:rsidRPr="00820E70">
        <w:rPr>
          <w:rFonts w:ascii="Comic Sans MS" w:hAnsi="Comic Sans MS"/>
          <w:sz w:val="20"/>
          <w:szCs w:val="20"/>
        </w:rPr>
        <w:t>en son ayagı açık kalan yanar</w:t>
      </w:r>
    </w:p>
    <w:p w:rsidR="00427CAB"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b/>
          <w:sz w:val="20"/>
          <w:szCs w:val="20"/>
        </w:rPr>
        <w:t>MATERYALLER</w:t>
      </w:r>
      <w:r>
        <w:rPr>
          <w:rFonts w:ascii="Comic Sans MS" w:hAnsi="Comic Sans MS"/>
          <w:b/>
          <w:sz w:val="20"/>
          <w:szCs w:val="20"/>
        </w:rPr>
        <w:t xml:space="preserve"> :  </w:t>
      </w:r>
      <w:r w:rsidRPr="00820E70">
        <w:rPr>
          <w:rFonts w:ascii="Comic Sans MS" w:hAnsi="Comic Sans MS"/>
          <w:sz w:val="20"/>
          <w:szCs w:val="20"/>
        </w:rPr>
        <w:t>Ayakkabılar,bant, müzik</w:t>
      </w:r>
      <w:r w:rsidRPr="00820E70">
        <w:rPr>
          <w:rFonts w:ascii="Comic Sans MS" w:hAnsi="Comic Sans MS"/>
          <w:sz w:val="20"/>
          <w:szCs w:val="20"/>
        </w:rPr>
        <w:tab/>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20E70">
        <w:rPr>
          <w:rFonts w:ascii="Comic Sans MS" w:hAnsi="Comic Sans MS"/>
          <w:b/>
          <w:sz w:val="20"/>
          <w:szCs w:val="20"/>
        </w:rPr>
        <w:t>KAVRAMLAR</w:t>
      </w:r>
      <w:r>
        <w:rPr>
          <w:rFonts w:ascii="Comic Sans MS" w:hAnsi="Comic Sans MS"/>
          <w:b/>
          <w:sz w:val="20"/>
          <w:szCs w:val="20"/>
        </w:rPr>
        <w:t xml:space="preserve">   :   </w:t>
      </w:r>
      <w:r w:rsidRPr="00820E70">
        <w:rPr>
          <w:rFonts w:ascii="Comic Sans MS" w:hAnsi="Comic Sans MS"/>
          <w:sz w:val="20"/>
          <w:szCs w:val="20"/>
        </w:rPr>
        <w:t>İleri-geri, hızlı-yavaş, başlangıç-bitiş</w:t>
      </w: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SÖZCÜKLER</w:t>
      </w:r>
      <w:r>
        <w:rPr>
          <w:rFonts w:ascii="Comic Sans MS" w:hAnsi="Comic Sans MS"/>
          <w:b/>
          <w:sz w:val="20"/>
          <w:szCs w:val="20"/>
        </w:rPr>
        <w:t xml:space="preserve">    :   </w:t>
      </w:r>
      <w:r w:rsidRPr="00820E70">
        <w:rPr>
          <w:rFonts w:ascii="Comic Sans MS" w:hAnsi="Comic Sans MS"/>
          <w:sz w:val="20"/>
          <w:szCs w:val="20"/>
        </w:rPr>
        <w:t>Eş,tek,çift</w:t>
      </w:r>
      <w:r w:rsidRPr="00820E70">
        <w:rPr>
          <w:rFonts w:ascii="Comic Sans MS" w:hAnsi="Comic Sans MS"/>
          <w:sz w:val="20"/>
          <w:szCs w:val="20"/>
        </w:rPr>
        <w:tab/>
      </w:r>
    </w:p>
    <w:p w:rsidR="00427CAB"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20E70">
        <w:rPr>
          <w:rFonts w:ascii="Comic Sans MS" w:hAnsi="Comic Sans MS"/>
          <w:b/>
          <w:sz w:val="20"/>
          <w:szCs w:val="20"/>
        </w:rPr>
        <w:t>AİLE KATILIMI</w:t>
      </w:r>
    </w:p>
    <w:p w:rsidR="00427CAB" w:rsidRDefault="00427CAB" w:rsidP="00A56562">
      <w:pPr>
        <w:pStyle w:val="NoSpacing"/>
        <w:rPr>
          <w:rFonts w:ascii="Comic Sans MS" w:hAnsi="Comic Sans MS"/>
          <w:b/>
          <w:sz w:val="20"/>
          <w:szCs w:val="20"/>
        </w:rPr>
      </w:pPr>
    </w:p>
    <w:p w:rsidR="00427CAB" w:rsidRPr="00820E70"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20E70">
        <w:rPr>
          <w:rFonts w:ascii="Comic Sans MS" w:hAnsi="Comic Sans MS"/>
          <w:b/>
          <w:sz w:val="20"/>
          <w:szCs w:val="20"/>
        </w:rPr>
        <w:t>UYARLAMA</w:t>
      </w:r>
      <w:r w:rsidRPr="00820E70">
        <w:rPr>
          <w:rFonts w:ascii="Comic Sans MS" w:hAnsi="Comic Sans MS"/>
          <w:b/>
          <w:sz w:val="20"/>
          <w:szCs w:val="20"/>
        </w:rPr>
        <w:tab/>
      </w:r>
      <w:r>
        <w:rPr>
          <w:rFonts w:ascii="Comic Sans MS" w:hAnsi="Comic Sans MS"/>
          <w:b/>
          <w:sz w:val="20"/>
          <w:szCs w:val="20"/>
        </w:rPr>
        <w:t>:</w:t>
      </w:r>
      <w:r w:rsidRPr="00820E70">
        <w:rPr>
          <w:rFonts w:ascii="Comic Sans MS" w:hAnsi="Comic Sans MS"/>
          <w:sz w:val="20"/>
          <w:szCs w:val="20"/>
        </w:rPr>
        <w:t>Sınıfta kaynaştırma öğrencisi var  ise uyarlama rehber öğretmen ile birlikte alınır.</w:t>
      </w:r>
    </w:p>
    <w:p w:rsidR="00427CAB" w:rsidRDefault="00427CAB" w:rsidP="009562D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27CAB" w:rsidRDefault="00427CAB" w:rsidP="00F206B2"/>
    <w:p w:rsidR="00427CAB" w:rsidRPr="00F206B2" w:rsidRDefault="00427CAB" w:rsidP="00F206B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206B2">
        <w:rPr>
          <w:rFonts w:ascii="Comic Sans MS" w:hAnsi="Comic Sans MS"/>
          <w:b/>
          <w:sz w:val="20"/>
          <w:szCs w:val="20"/>
        </w:rPr>
        <w:t>DEĞERLENDİRME</w:t>
      </w:r>
    </w:p>
    <w:p w:rsidR="00427CAB" w:rsidRPr="00F206B2" w:rsidRDefault="00427CAB" w:rsidP="00F20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06B2">
        <w:rPr>
          <w:rFonts w:ascii="Comic Sans MS" w:hAnsi="Comic Sans MS"/>
          <w:sz w:val="20"/>
          <w:szCs w:val="20"/>
        </w:rPr>
        <w:t>Ayakkabı eşleştirme oyununda zorlandınız mı?</w:t>
      </w:r>
    </w:p>
    <w:p w:rsidR="00427CAB" w:rsidRPr="00F206B2" w:rsidRDefault="00427CAB" w:rsidP="00F20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06B2">
        <w:rPr>
          <w:rFonts w:ascii="Comic Sans MS" w:hAnsi="Comic Sans MS"/>
          <w:sz w:val="20"/>
          <w:szCs w:val="20"/>
        </w:rPr>
        <w:t>Başka hangi nesnelerin eşleri vardır?</w:t>
      </w:r>
    </w:p>
    <w:p w:rsidR="00427CAB" w:rsidRDefault="00427CAB" w:rsidP="00F20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06B2">
        <w:rPr>
          <w:rFonts w:ascii="Comic Sans MS" w:hAnsi="Comic Sans MS"/>
          <w:sz w:val="20"/>
          <w:szCs w:val="20"/>
        </w:rPr>
        <w:t>Oyundan çıkarılınca neler hissettiniz?</w:t>
      </w:r>
    </w:p>
    <w:p w:rsidR="00427CAB" w:rsidRPr="00F206B2" w:rsidRDefault="00427CAB" w:rsidP="00F20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427CAB" w:rsidRPr="00F206B2" w:rsidRDefault="00427CAB" w:rsidP="00F206B2">
      <w:r>
        <w:tab/>
      </w:r>
    </w:p>
    <w:sectPr w:rsidR="00427CAB" w:rsidRPr="00F206B2" w:rsidSect="00820E70">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CAB" w:rsidRDefault="00427CAB" w:rsidP="00D90A6D">
      <w:pPr>
        <w:spacing w:after="0" w:line="240" w:lineRule="auto"/>
      </w:pPr>
      <w:r>
        <w:separator/>
      </w:r>
    </w:p>
  </w:endnote>
  <w:endnote w:type="continuationSeparator" w:id="0">
    <w:p w:rsidR="00427CAB" w:rsidRDefault="00427CAB" w:rsidP="00D90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CAB" w:rsidRDefault="00427CAB" w:rsidP="00D90A6D">
      <w:pPr>
        <w:spacing w:after="0" w:line="240" w:lineRule="auto"/>
      </w:pPr>
      <w:r>
        <w:separator/>
      </w:r>
    </w:p>
  </w:footnote>
  <w:footnote w:type="continuationSeparator" w:id="0">
    <w:p w:rsidR="00427CAB" w:rsidRDefault="00427CAB" w:rsidP="00D90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7F4F5A"/>
    <w:multiLevelType w:val="hybridMultilevel"/>
    <w:tmpl w:val="CDDE33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DC716A1"/>
    <w:multiLevelType w:val="hybridMultilevel"/>
    <w:tmpl w:val="092C429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2"/>
  </w:num>
  <w:num w:numId="11">
    <w:abstractNumId w:val="13"/>
  </w:num>
  <w:num w:numId="12">
    <w:abstractNumId w:val="16"/>
  </w:num>
  <w:num w:numId="13">
    <w:abstractNumId w:val="10"/>
  </w:num>
  <w:num w:numId="14">
    <w:abstractNumId w:val="9"/>
  </w:num>
  <w:num w:numId="15">
    <w:abstractNumId w:val="3"/>
  </w:num>
  <w:num w:numId="16">
    <w:abstractNumId w:val="14"/>
  </w:num>
  <w:num w:numId="17">
    <w:abstractNumId w:val="11"/>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01D3F"/>
    <w:rsid w:val="0003213A"/>
    <w:rsid w:val="00040FF6"/>
    <w:rsid w:val="00056EED"/>
    <w:rsid w:val="000B4633"/>
    <w:rsid w:val="000D0F37"/>
    <w:rsid w:val="00105FAC"/>
    <w:rsid w:val="00123A78"/>
    <w:rsid w:val="00134AAB"/>
    <w:rsid w:val="001566EE"/>
    <w:rsid w:val="001630F6"/>
    <w:rsid w:val="001D26C6"/>
    <w:rsid w:val="00212FA1"/>
    <w:rsid w:val="00244605"/>
    <w:rsid w:val="002A3644"/>
    <w:rsid w:val="002B3C67"/>
    <w:rsid w:val="003049B7"/>
    <w:rsid w:val="0031714C"/>
    <w:rsid w:val="0032533A"/>
    <w:rsid w:val="003342B6"/>
    <w:rsid w:val="0034187F"/>
    <w:rsid w:val="00346E2A"/>
    <w:rsid w:val="00357997"/>
    <w:rsid w:val="00361CB6"/>
    <w:rsid w:val="003E6C7C"/>
    <w:rsid w:val="004227BD"/>
    <w:rsid w:val="00427CAB"/>
    <w:rsid w:val="004D5365"/>
    <w:rsid w:val="005703CE"/>
    <w:rsid w:val="005F643E"/>
    <w:rsid w:val="00611ED2"/>
    <w:rsid w:val="006445A8"/>
    <w:rsid w:val="00664F9E"/>
    <w:rsid w:val="00691096"/>
    <w:rsid w:val="006A12C0"/>
    <w:rsid w:val="006B3589"/>
    <w:rsid w:val="006B5D79"/>
    <w:rsid w:val="006C763E"/>
    <w:rsid w:val="00723EF8"/>
    <w:rsid w:val="00724D6A"/>
    <w:rsid w:val="0076053B"/>
    <w:rsid w:val="007B6875"/>
    <w:rsid w:val="0080212C"/>
    <w:rsid w:val="00820E70"/>
    <w:rsid w:val="008720E7"/>
    <w:rsid w:val="008739E0"/>
    <w:rsid w:val="00884F6A"/>
    <w:rsid w:val="008A716D"/>
    <w:rsid w:val="008D24D8"/>
    <w:rsid w:val="0091045F"/>
    <w:rsid w:val="00921B90"/>
    <w:rsid w:val="0092225D"/>
    <w:rsid w:val="00925982"/>
    <w:rsid w:val="009448FC"/>
    <w:rsid w:val="009562D6"/>
    <w:rsid w:val="00960FBC"/>
    <w:rsid w:val="0098529E"/>
    <w:rsid w:val="009B5ABC"/>
    <w:rsid w:val="00A15649"/>
    <w:rsid w:val="00A22A18"/>
    <w:rsid w:val="00A56562"/>
    <w:rsid w:val="00A9785C"/>
    <w:rsid w:val="00AB78F9"/>
    <w:rsid w:val="00AE49D0"/>
    <w:rsid w:val="00AE7C8B"/>
    <w:rsid w:val="00B07051"/>
    <w:rsid w:val="00B100C5"/>
    <w:rsid w:val="00B158A5"/>
    <w:rsid w:val="00B47069"/>
    <w:rsid w:val="00B63276"/>
    <w:rsid w:val="00B90486"/>
    <w:rsid w:val="00B91B55"/>
    <w:rsid w:val="00BC2F1E"/>
    <w:rsid w:val="00C228DD"/>
    <w:rsid w:val="00C41D57"/>
    <w:rsid w:val="00C55225"/>
    <w:rsid w:val="00C60774"/>
    <w:rsid w:val="00CA322E"/>
    <w:rsid w:val="00CF2133"/>
    <w:rsid w:val="00D653D0"/>
    <w:rsid w:val="00D90A6D"/>
    <w:rsid w:val="00DB4276"/>
    <w:rsid w:val="00DD5313"/>
    <w:rsid w:val="00DF3498"/>
    <w:rsid w:val="00E20ED8"/>
    <w:rsid w:val="00E648AC"/>
    <w:rsid w:val="00E71A1E"/>
    <w:rsid w:val="00E7339D"/>
    <w:rsid w:val="00E9679B"/>
    <w:rsid w:val="00EF083C"/>
    <w:rsid w:val="00F1028D"/>
    <w:rsid w:val="00F118A8"/>
    <w:rsid w:val="00F206B2"/>
    <w:rsid w:val="00F52BD4"/>
    <w:rsid w:val="00F61844"/>
    <w:rsid w:val="00F67ABA"/>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D90A6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90A6D"/>
    <w:rPr>
      <w:rFonts w:cs="Times New Roman"/>
      <w:lang w:val="en-US"/>
    </w:rPr>
  </w:style>
  <w:style w:type="paragraph" w:styleId="Footer">
    <w:name w:val="footer"/>
    <w:basedOn w:val="Normal"/>
    <w:link w:val="FooterChar"/>
    <w:uiPriority w:val="99"/>
    <w:rsid w:val="00D90A6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90A6D"/>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5</Pages>
  <Words>1164</Words>
  <Characters>6636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10</cp:revision>
  <dcterms:created xsi:type="dcterms:W3CDTF">2015-08-22T12:57:00Z</dcterms:created>
  <dcterms:modified xsi:type="dcterms:W3CDTF">2016-08-27T20:29:00Z</dcterms:modified>
</cp:coreProperties>
</file>